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4819"/>
      </w:tblGrid>
      <w:tr w:rsidR="002A1DA8" w:rsidRPr="002A1DA8" w14:paraId="5A80F9E7" w14:textId="77777777" w:rsidTr="00E36AC7">
        <w:trPr>
          <w:trHeight w:hRule="exact" w:val="5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4EBA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2A1DA8">
              <w:rPr>
                <w:rFonts w:ascii="Arial" w:hAnsi="Arial" w:cs="Arial"/>
                <w:b/>
                <w:bCs/>
              </w:rPr>
              <w:t>Vergabenummer</w:t>
            </w:r>
          </w:p>
          <w:p w14:paraId="523EFB2E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E3B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proofErr w:type="spellStart"/>
            <w:r w:rsidRPr="002A1DA8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  <w:p w14:paraId="35CB7CD6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  <w:tr w:rsidR="002A1DA8" w:rsidRPr="002A1DA8" w14:paraId="0F808A96" w14:textId="77777777" w:rsidTr="00E36AC7">
        <w:trPr>
          <w:trHeight w:hRule="exact" w:val="1277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FCCB" w14:textId="77777777" w:rsidR="002A1DA8" w:rsidRPr="002A1DA8" w:rsidRDefault="00EF4779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2A1DA8" w:rsidRPr="002A1DA8">
              <w:rPr>
                <w:rFonts w:ascii="Arial" w:hAnsi="Arial" w:cs="Arial"/>
                <w:b/>
                <w:bCs/>
              </w:rPr>
              <w:t>aßnahme</w:t>
            </w:r>
          </w:p>
          <w:p w14:paraId="1791C47A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4E2B2FCC" w14:textId="6CF2EA5A" w:rsidR="002A1DA8" w:rsidRPr="002A1DA8" w:rsidRDefault="00B22D03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B22D03">
              <w:rPr>
                <w:rFonts w:ascii="Arial" w:hAnsi="Arial" w:cs="Arial"/>
                <w:b/>
                <w:bCs/>
              </w:rPr>
              <w:t>LED-Rasenbeleuchtungsanlagen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</w:rPr>
              <w:t xml:space="preserve">- </w:t>
            </w:r>
            <w:r w:rsidR="00E97175">
              <w:rPr>
                <w:rFonts w:ascii="Arial" w:hAnsi="Arial" w:cs="Arial"/>
                <w:b/>
                <w:bCs/>
              </w:rPr>
              <w:t xml:space="preserve"> </w:t>
            </w:r>
            <w:r w:rsidR="004E512B" w:rsidRPr="004E512B">
              <w:rPr>
                <w:rFonts w:ascii="Arial" w:hAnsi="Arial" w:cs="Arial"/>
                <w:b/>
                <w:bCs/>
              </w:rPr>
              <w:t>Olympiastadion</w:t>
            </w:r>
            <w:proofErr w:type="gramEnd"/>
            <w:r w:rsidR="004E512B" w:rsidRPr="004E512B">
              <w:rPr>
                <w:rFonts w:ascii="Arial" w:hAnsi="Arial" w:cs="Arial"/>
                <w:b/>
                <w:bCs/>
              </w:rPr>
              <w:t xml:space="preserve"> Berlin</w:t>
            </w:r>
          </w:p>
          <w:p w14:paraId="69D576C7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3D3AB00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  <w:tr w:rsidR="002A1DA8" w:rsidRPr="002A1DA8" w14:paraId="49DC732B" w14:textId="77777777" w:rsidTr="00E36AC7">
        <w:trPr>
          <w:trHeight w:hRule="exact" w:val="56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683E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2A1DA8">
              <w:rPr>
                <w:rFonts w:ascii="Arial" w:hAnsi="Arial" w:cs="Arial"/>
                <w:b/>
                <w:bCs/>
              </w:rPr>
              <w:t>Leistung/CPV</w:t>
            </w:r>
          </w:p>
          <w:p w14:paraId="3B1904DD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</w:tbl>
    <w:p w14:paraId="293B0D24" w14:textId="77777777" w:rsidR="00256EA8" w:rsidRPr="0056010E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973F3B8" w14:textId="77777777" w:rsidR="00FC4243" w:rsidRPr="0056010E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Besondere Vertragsbedingungen</w:t>
      </w:r>
      <w:r w:rsidR="0056010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(BVB)</w:t>
      </w:r>
    </w:p>
    <w:p w14:paraId="587225E3" w14:textId="77777777" w:rsidR="00FC4243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699C5051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77777777" w:rsidR="00FC4243" w:rsidRDefault="00FC4243">
      <w:pPr>
        <w:rPr>
          <w:rFonts w:ascii="Arial" w:hAnsi="Arial" w:cs="Arial"/>
          <w:b/>
          <w:bCs/>
        </w:rPr>
      </w:pPr>
    </w:p>
    <w:p w14:paraId="6C0E07DD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</w:rPr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C4C27B1" w14:textId="77777777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t>Hiermit erkläre(n) ich/wir Folgendes:</w:t>
      </w:r>
      <w:r w:rsidRPr="00256EA8">
        <w:rPr>
          <w:rFonts w:ascii="Arial" w:hAnsi="Arial" w:cs="Arial"/>
        </w:rPr>
        <w:br/>
        <w:t>- Zutreffendes bitte ankreuzen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  <w:sz w:val="18"/>
          <w:szCs w:val="18"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77777777" w:rsidR="002138D5" w:rsidRPr="00595F53" w:rsidRDefault="006573E0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6573E0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8738"/>
        <w:gridCol w:w="638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C6BD042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III. 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10AB2CF7" w14:textId="77777777" w:rsidR="002F24CA" w:rsidRPr="00595F53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11E8B143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6E50D4A" w14:textId="77777777" w:rsidR="002F24CA" w:rsidRPr="00595F53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3C3BA155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6A8FE5D" w14:textId="74733FFD" w:rsidR="002F24CA" w:rsidRPr="0074795B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4795B">
        <w:rPr>
          <w:rFonts w:ascii="Arial" w:eastAsia="Times New Roman" w:hAnsi="Arial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74795B">
        <w:rPr>
          <w:rFonts w:ascii="Arial" w:eastAsia="Times New Roman" w:hAnsi="Arial"/>
          <w:szCs w:val="20"/>
        </w:rPr>
        <w:instrText xml:space="preserve"> FORMTEXT </w:instrText>
      </w:r>
      <w:r w:rsidRPr="0074795B">
        <w:rPr>
          <w:rFonts w:ascii="Arial" w:eastAsia="Times New Roman" w:hAnsi="Arial"/>
          <w:szCs w:val="20"/>
        </w:rPr>
      </w:r>
      <w:r w:rsidRPr="0074795B">
        <w:rPr>
          <w:rFonts w:ascii="Arial" w:eastAsia="Times New Roman" w:hAnsi="Arial"/>
          <w:szCs w:val="20"/>
        </w:rPr>
        <w:fldChar w:fldCharType="separate"/>
      </w:r>
      <w:r w:rsidR="00947162">
        <w:rPr>
          <w:rFonts w:ascii="Arial" w:eastAsia="Times New Roman" w:hAnsi="Arial"/>
          <w:noProof/>
          <w:szCs w:val="20"/>
        </w:rPr>
        <w:t> </w:t>
      </w:r>
      <w:r w:rsidR="00947162">
        <w:rPr>
          <w:rFonts w:ascii="Arial" w:eastAsia="Times New Roman" w:hAnsi="Arial"/>
          <w:noProof/>
          <w:szCs w:val="20"/>
        </w:rPr>
        <w:t> </w:t>
      </w:r>
      <w:r w:rsidR="00947162">
        <w:rPr>
          <w:rFonts w:ascii="Arial" w:eastAsia="Times New Roman" w:hAnsi="Arial"/>
          <w:noProof/>
          <w:szCs w:val="20"/>
        </w:rPr>
        <w:t> </w:t>
      </w:r>
      <w:r w:rsidR="00947162">
        <w:rPr>
          <w:rFonts w:ascii="Arial" w:eastAsia="Times New Roman" w:hAnsi="Arial"/>
          <w:noProof/>
          <w:szCs w:val="20"/>
        </w:rPr>
        <w:t> </w:t>
      </w:r>
      <w:r w:rsidR="00947162">
        <w:rPr>
          <w:rFonts w:ascii="Arial" w:eastAsia="Times New Roman" w:hAnsi="Arial"/>
          <w:noProof/>
          <w:szCs w:val="20"/>
        </w:rPr>
        <w:t> </w:t>
      </w:r>
      <w:r w:rsidRPr="0074795B">
        <w:rPr>
          <w:rFonts w:ascii="Arial" w:eastAsia="Times New Roman" w:hAnsi="Arial"/>
          <w:szCs w:val="20"/>
        </w:rPr>
        <w:fldChar w:fldCharType="end"/>
      </w:r>
    </w:p>
    <w:p w14:paraId="2C331060" w14:textId="77777777" w:rsidR="002F24CA" w:rsidRPr="00595F53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E07FD81" w14:textId="77777777" w:rsidR="002F24CA" w:rsidRPr="00595F53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Begründung: </w:t>
      </w:r>
    </w:p>
    <w:p w14:paraId="53951468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3CABC1" w14:textId="0D888319" w:rsidR="002F24CA" w:rsidRPr="0074795B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4795B">
        <w:rPr>
          <w:rFonts w:ascii="Arial" w:eastAsia="Times New Roman" w:hAnsi="Arial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74795B">
        <w:rPr>
          <w:rFonts w:ascii="Arial" w:eastAsia="Times New Roman" w:hAnsi="Arial"/>
          <w:szCs w:val="20"/>
        </w:rPr>
        <w:instrText xml:space="preserve"> FORMTEXT </w:instrText>
      </w:r>
      <w:r w:rsidRPr="0074795B">
        <w:rPr>
          <w:rFonts w:ascii="Arial" w:eastAsia="Times New Roman" w:hAnsi="Arial"/>
          <w:szCs w:val="20"/>
        </w:rPr>
      </w:r>
      <w:r w:rsidRPr="0074795B">
        <w:rPr>
          <w:rFonts w:ascii="Arial" w:eastAsia="Times New Roman" w:hAnsi="Arial"/>
          <w:szCs w:val="20"/>
        </w:rPr>
        <w:fldChar w:fldCharType="separate"/>
      </w:r>
      <w:r w:rsidR="00947162">
        <w:rPr>
          <w:rFonts w:ascii="Arial" w:eastAsia="Times New Roman" w:hAnsi="Arial"/>
          <w:noProof/>
          <w:szCs w:val="20"/>
        </w:rPr>
        <w:t> </w:t>
      </w:r>
      <w:r w:rsidR="00947162">
        <w:rPr>
          <w:rFonts w:ascii="Arial" w:eastAsia="Times New Roman" w:hAnsi="Arial"/>
          <w:noProof/>
          <w:szCs w:val="20"/>
        </w:rPr>
        <w:t> </w:t>
      </w:r>
      <w:r w:rsidR="00947162">
        <w:rPr>
          <w:rFonts w:ascii="Arial" w:eastAsia="Times New Roman" w:hAnsi="Arial"/>
          <w:noProof/>
          <w:szCs w:val="20"/>
        </w:rPr>
        <w:t> </w:t>
      </w:r>
      <w:r w:rsidR="00947162">
        <w:rPr>
          <w:rFonts w:ascii="Arial" w:eastAsia="Times New Roman" w:hAnsi="Arial"/>
          <w:noProof/>
          <w:szCs w:val="20"/>
        </w:rPr>
        <w:t> </w:t>
      </w:r>
      <w:r w:rsidR="00947162">
        <w:rPr>
          <w:rFonts w:ascii="Arial" w:eastAsia="Times New Roman" w:hAnsi="Arial"/>
          <w:noProof/>
          <w:szCs w:val="20"/>
        </w:rPr>
        <w:t> </w:t>
      </w:r>
      <w:r w:rsidRPr="0074795B">
        <w:rPr>
          <w:rFonts w:ascii="Arial" w:eastAsia="Times New Roman" w:hAnsi="Arial"/>
          <w:szCs w:val="20"/>
        </w:rPr>
        <w:fldChar w:fldCharType="end"/>
      </w:r>
    </w:p>
    <w:p w14:paraId="4795DA03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AD98931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671106A" w14:textId="77777777" w:rsidR="002F24CA" w:rsidRPr="00595F53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(auf Verlangen nachzuweisen)</w:t>
      </w:r>
    </w:p>
    <w:p w14:paraId="1A8F96C4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11979208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7EC9F28D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46B0D86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2F24CA" w14:paraId="3B8A6A59" w14:textId="77777777" w:rsidTr="00A76C63">
        <w:trPr>
          <w:trHeight w:val="9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2A2B9" w14:textId="77777777" w:rsidR="002F24CA" w:rsidRDefault="002F24CA" w:rsidP="00A76C6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Ort:</w:t>
            </w:r>
          </w:p>
          <w:p w14:paraId="2C597344" w14:textId="0A5A3D2E" w:rsidR="002F24CA" w:rsidRDefault="002F24CA" w:rsidP="00A76C6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u w:val="single"/>
              </w:rPr>
            </w:r>
            <w:r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7CC4B" w14:textId="77777777" w:rsidR="002F24CA" w:rsidRDefault="002F24CA" w:rsidP="00A76C6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Datum: </w:t>
            </w:r>
          </w:p>
          <w:p w14:paraId="06555C39" w14:textId="1DEFB13D" w:rsidR="002F24CA" w:rsidRDefault="002F24CA" w:rsidP="00A76C6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u w:val="single"/>
              </w:rPr>
            </w:r>
            <w:r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FBDAB" w14:textId="77777777" w:rsidR="002F24CA" w:rsidRDefault="002F24CA" w:rsidP="00A76C6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Name des Erklärenden gem. § 126b BGB: </w:t>
            </w:r>
          </w:p>
          <w:p w14:paraId="3DDBFD1F" w14:textId="398388DB" w:rsidR="002F24CA" w:rsidRDefault="002F24CA" w:rsidP="00A76C6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u w:val="single"/>
              </w:rPr>
            </w:r>
            <w:r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 w:rsidR="00947162">
              <w:rPr>
                <w:rFonts w:ascii="Arial" w:eastAsia="Times New Roman" w:hAnsi="Arial" w:cs="Arial"/>
                <w:noProof/>
                <w:u w:val="single"/>
              </w:rPr>
              <w:t> </w:t>
            </w:r>
            <w:r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</w:tbl>
    <w:p w14:paraId="481EBB3D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E01E402" w14:textId="77777777" w:rsidR="002F24CA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b/>
          <w:u w:val="single"/>
        </w:rPr>
        <w:t>Wichtiger Hinweis</w:t>
      </w:r>
      <w:r>
        <w:rPr>
          <w:rFonts w:ascii="Arial" w:eastAsia="Times New Roman" w:hAnsi="Arial" w:cs="Arial"/>
          <w:b/>
        </w:rPr>
        <w:t>: Wird der Name des/der Erklärenden nicht oder nicht lesbar angegeben (Textform gem. § 126b BGB), gilt die Erklärung als nicht abgegeben.</w:t>
      </w:r>
    </w:p>
    <w:p w14:paraId="0994FA32" w14:textId="77777777" w:rsidR="002F24CA" w:rsidRPr="00FC4243" w:rsidRDefault="002F24CA" w:rsidP="002F24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8F4CC" w14:textId="77777777" w:rsidR="006573E0" w:rsidRDefault="006573E0" w:rsidP="009C046E">
      <w:pPr>
        <w:spacing w:after="0"/>
      </w:pPr>
      <w:r>
        <w:separator/>
      </w:r>
    </w:p>
  </w:endnote>
  <w:endnote w:type="continuationSeparator" w:id="0">
    <w:p w14:paraId="23686065" w14:textId="77777777" w:rsidR="006573E0" w:rsidRDefault="006573E0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E93C" w14:textId="77777777" w:rsidR="000A3FF1" w:rsidRDefault="000A3FF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71627631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E1F14" w14:textId="77777777" w:rsidR="000A3FF1" w:rsidRDefault="000A3FF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E570A" w14:textId="77777777" w:rsidR="006573E0" w:rsidRDefault="006573E0" w:rsidP="009C046E">
      <w:pPr>
        <w:spacing w:after="0"/>
      </w:pPr>
      <w:r>
        <w:separator/>
      </w:r>
    </w:p>
  </w:footnote>
  <w:footnote w:type="continuationSeparator" w:id="0">
    <w:p w14:paraId="51D14DF2" w14:textId="77777777" w:rsidR="006573E0" w:rsidRDefault="006573E0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1445C" w14:textId="77777777" w:rsidR="000A3FF1" w:rsidRDefault="000A3FF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0B2E" w14:textId="429E18D3" w:rsidR="00256EA8" w:rsidRPr="00E15F6E" w:rsidRDefault="00256EA8" w:rsidP="00256EA8">
    <w:pPr>
      <w:spacing w:after="0"/>
      <w:ind w:left="-183" w:hanging="4"/>
      <w:jc w:val="right"/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</w:pPr>
    <w:r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>Wirt-</w:t>
    </w:r>
    <w:r w:rsidR="005D4DD3"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>2141</w:t>
    </w:r>
    <w:r w:rsidR="00E15F6E"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 xml:space="preserve"> </w:t>
    </w:r>
    <w:r w:rsidR="00E15F6E" w:rsidRPr="00E15F6E">
      <w:rPr>
        <w:rFonts w:ascii="Arial" w:eastAsia="Times New Roman" w:hAnsi="Arial" w:cs="Times New Roman"/>
        <w:position w:val="10"/>
        <w:sz w:val="32"/>
        <w:szCs w:val="32"/>
        <w:lang w:eastAsia="de-DE"/>
      </w:rPr>
      <w:t>P</w:t>
    </w:r>
  </w:p>
  <w:p w14:paraId="0B989562" w14:textId="2471EEAA" w:rsidR="001D4B39" w:rsidRPr="001D4B39" w:rsidRDefault="001D4B39" w:rsidP="001D4B39">
    <w:pPr>
      <w:pStyle w:val="Kopfzeile"/>
      <w:jc w:val="right"/>
      <w:rPr>
        <w:rFonts w:ascii="Arial" w:eastAsia="Times New Roman" w:hAnsi="Arial" w:cs="Times New Roman"/>
        <w:position w:val="10"/>
        <w:sz w:val="20"/>
        <w:szCs w:val="20"/>
        <w:lang w:eastAsia="de-DE"/>
      </w:rPr>
    </w:pPr>
    <w:r w:rsidRPr="001D4B39">
      <w:rPr>
        <w:rFonts w:ascii="Arial" w:eastAsia="Times New Roman" w:hAnsi="Arial" w:cs="Times New Roman"/>
        <w:position w:val="10"/>
        <w:sz w:val="20"/>
        <w:szCs w:val="20"/>
        <w:lang w:eastAsia="de-DE"/>
      </w:rPr>
      <w:t>"</w:t>
    </w:r>
    <w:r w:rsidR="00B22D03" w:rsidRPr="00B22D03">
      <w:rPr>
        <w:rFonts w:ascii="Arial" w:eastAsia="Times New Roman" w:hAnsi="Arial" w:cs="Times New Roman"/>
        <w:position w:val="10"/>
        <w:sz w:val="20"/>
        <w:szCs w:val="20"/>
        <w:lang w:eastAsia="de-DE"/>
      </w:rPr>
      <w:t>LED-Rasenbeleuchtungsanlagen</w:t>
    </w:r>
    <w:r w:rsidR="005E627B" w:rsidRPr="005E627B">
      <w:rPr>
        <w:rFonts w:ascii="Arial" w:eastAsia="Times New Roman" w:hAnsi="Arial" w:cs="Times New Roman"/>
        <w:position w:val="10"/>
        <w:sz w:val="20"/>
        <w:szCs w:val="20"/>
        <w:lang w:eastAsia="de-DE"/>
      </w:rPr>
      <w:t>"</w:t>
    </w:r>
  </w:p>
  <w:p w14:paraId="3E9E605F" w14:textId="1024A3BD" w:rsidR="001D4B39" w:rsidRDefault="001D4B39" w:rsidP="001D4B39">
    <w:pPr>
      <w:pStyle w:val="Kopfzeile"/>
      <w:jc w:val="right"/>
      <w:rPr>
        <w:rFonts w:ascii="Arial" w:eastAsia="Times New Roman" w:hAnsi="Arial" w:cs="Times New Roman"/>
        <w:position w:val="10"/>
        <w:sz w:val="20"/>
        <w:szCs w:val="20"/>
        <w:lang w:eastAsia="de-DE"/>
      </w:rPr>
    </w:pPr>
    <w:r w:rsidRPr="001D4B39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- </w:t>
    </w:r>
    <w:r>
      <w:rPr>
        <w:rFonts w:ascii="Arial" w:eastAsia="Times New Roman" w:hAnsi="Arial" w:cs="Times New Roman"/>
        <w:position w:val="10"/>
        <w:sz w:val="20"/>
        <w:szCs w:val="20"/>
        <w:lang w:eastAsia="de-DE"/>
      </w:rPr>
      <w:t>2.8_Erklärung Frauenförderung</w:t>
    </w:r>
    <w:r w:rsidRPr="001D4B39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 -</w:t>
    </w:r>
  </w:p>
  <w:p w14:paraId="7F5EC4BD" w14:textId="2B10CD3D" w:rsidR="00256EA8" w:rsidRDefault="00256EA8" w:rsidP="00256EA8">
    <w:pPr>
      <w:pStyle w:val="Kopfzeile"/>
      <w:jc w:val="right"/>
    </w:pPr>
    <w:r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>(</w:t>
    </w:r>
    <w:r w:rsidR="006803D0">
      <w:rPr>
        <w:rFonts w:ascii="Arial" w:eastAsia="Times New Roman" w:hAnsi="Arial" w:cs="Times New Roman"/>
        <w:position w:val="10"/>
        <w:sz w:val="20"/>
        <w:szCs w:val="20"/>
        <w:lang w:eastAsia="de-DE"/>
      </w:rPr>
      <w:t>Besondere Vertragsbedingungen</w:t>
    </w:r>
    <w:r w:rsidR="006803D0"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 </w:t>
    </w:r>
    <w:r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>und Erklärun</w:t>
    </w:r>
    <w:r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g </w:t>
    </w:r>
    <w:r w:rsidR="006803D0" w:rsidRPr="002A1DA8">
      <w:rPr>
        <w:rFonts w:ascii="Arial" w:eastAsia="Times New Roman" w:hAnsi="Arial" w:cs="Times New Roman"/>
        <w:bCs/>
        <w:position w:val="10"/>
        <w:sz w:val="20"/>
        <w:szCs w:val="20"/>
        <w:lang w:eastAsia="de-DE"/>
      </w:rPr>
      <w:t xml:space="preserve">gem. § 1 Abs. 2 der </w:t>
    </w:r>
    <w:r w:rsidR="006803D0"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>Fra</w:t>
    </w:r>
    <w:r w:rsidR="006803D0">
      <w:rPr>
        <w:rFonts w:ascii="Arial" w:eastAsia="Times New Roman" w:hAnsi="Arial" w:cs="Times New Roman"/>
        <w:position w:val="10"/>
        <w:sz w:val="20"/>
        <w:szCs w:val="20"/>
        <w:lang w:eastAsia="de-DE"/>
      </w:rPr>
      <w:t>uenfördervero</w:t>
    </w:r>
    <w:r w:rsidR="006803D0"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>rdnung</w:t>
    </w:r>
    <w:r w:rsidRPr="002A1DA8">
      <w:rPr>
        <w:rFonts w:ascii="Arial" w:eastAsia="Times New Roman" w:hAnsi="Arial" w:cs="Times New Roman"/>
        <w:position w:val="10"/>
        <w:sz w:val="24"/>
        <w:szCs w:val="24"/>
        <w:lang w:eastAsia="de-DE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4BDD" w14:textId="77777777" w:rsidR="000A3FF1" w:rsidRDefault="000A3F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4244565">
    <w:abstractNumId w:val="0"/>
  </w:num>
  <w:num w:numId="2" w16cid:durableId="75976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/6XIeamJZ3a1P4sfI20QMth4mziAoy6TkOQA5ui6c2KGjAYMv6DH6maO+Oy9YFLxZYo4wsLoP8tAWY/6HQ8Ag==" w:salt="itrLmFxVyjtUXtuGRLlb5A==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A3FF1"/>
    <w:rsid w:val="000A6435"/>
    <w:rsid w:val="000C6377"/>
    <w:rsid w:val="000C6F70"/>
    <w:rsid w:val="000D754F"/>
    <w:rsid w:val="000E5EA1"/>
    <w:rsid w:val="00123DA7"/>
    <w:rsid w:val="00130111"/>
    <w:rsid w:val="00136466"/>
    <w:rsid w:val="0014781F"/>
    <w:rsid w:val="00176B9B"/>
    <w:rsid w:val="00176CAA"/>
    <w:rsid w:val="001978EA"/>
    <w:rsid w:val="001B2792"/>
    <w:rsid w:val="001C5136"/>
    <w:rsid w:val="001D4B39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2F24CA"/>
    <w:rsid w:val="003105BD"/>
    <w:rsid w:val="0032000F"/>
    <w:rsid w:val="00350996"/>
    <w:rsid w:val="003675D7"/>
    <w:rsid w:val="00367A9E"/>
    <w:rsid w:val="003D0C5A"/>
    <w:rsid w:val="004031B2"/>
    <w:rsid w:val="004230D9"/>
    <w:rsid w:val="00470450"/>
    <w:rsid w:val="004B1985"/>
    <w:rsid w:val="004E512B"/>
    <w:rsid w:val="004F2D22"/>
    <w:rsid w:val="005150A9"/>
    <w:rsid w:val="005205B1"/>
    <w:rsid w:val="00550621"/>
    <w:rsid w:val="00552F92"/>
    <w:rsid w:val="0056010E"/>
    <w:rsid w:val="005757C7"/>
    <w:rsid w:val="00581CBD"/>
    <w:rsid w:val="00595F53"/>
    <w:rsid w:val="005B7491"/>
    <w:rsid w:val="005C6BE9"/>
    <w:rsid w:val="005D4DD3"/>
    <w:rsid w:val="005E627B"/>
    <w:rsid w:val="005F02AD"/>
    <w:rsid w:val="00631D73"/>
    <w:rsid w:val="006327AA"/>
    <w:rsid w:val="00632BAB"/>
    <w:rsid w:val="006573E0"/>
    <w:rsid w:val="00657E26"/>
    <w:rsid w:val="006803D0"/>
    <w:rsid w:val="0069220E"/>
    <w:rsid w:val="006C6FD7"/>
    <w:rsid w:val="006D0406"/>
    <w:rsid w:val="006F21D4"/>
    <w:rsid w:val="006F61A8"/>
    <w:rsid w:val="0070752A"/>
    <w:rsid w:val="00762F95"/>
    <w:rsid w:val="007A1141"/>
    <w:rsid w:val="007B0236"/>
    <w:rsid w:val="007B4430"/>
    <w:rsid w:val="007C30D2"/>
    <w:rsid w:val="007D43F7"/>
    <w:rsid w:val="007E64B7"/>
    <w:rsid w:val="008039C4"/>
    <w:rsid w:val="00877B9E"/>
    <w:rsid w:val="008E55FF"/>
    <w:rsid w:val="009068CF"/>
    <w:rsid w:val="00925D97"/>
    <w:rsid w:val="00932EDE"/>
    <w:rsid w:val="009351EF"/>
    <w:rsid w:val="00945DA0"/>
    <w:rsid w:val="00947162"/>
    <w:rsid w:val="00950B8B"/>
    <w:rsid w:val="00967A40"/>
    <w:rsid w:val="0097149B"/>
    <w:rsid w:val="009A6673"/>
    <w:rsid w:val="009C046E"/>
    <w:rsid w:val="009C2D18"/>
    <w:rsid w:val="009E1203"/>
    <w:rsid w:val="009E6BDF"/>
    <w:rsid w:val="00A129AE"/>
    <w:rsid w:val="00A25AC7"/>
    <w:rsid w:val="00A36F2F"/>
    <w:rsid w:val="00A559ED"/>
    <w:rsid w:val="00A76C06"/>
    <w:rsid w:val="00AB571B"/>
    <w:rsid w:val="00AC0C5F"/>
    <w:rsid w:val="00B0343F"/>
    <w:rsid w:val="00B22D03"/>
    <w:rsid w:val="00B77DF3"/>
    <w:rsid w:val="00B86202"/>
    <w:rsid w:val="00BA2479"/>
    <w:rsid w:val="00BC1384"/>
    <w:rsid w:val="00C04AFA"/>
    <w:rsid w:val="00C602BE"/>
    <w:rsid w:val="00C7065E"/>
    <w:rsid w:val="00CC10B8"/>
    <w:rsid w:val="00CE49D6"/>
    <w:rsid w:val="00D00088"/>
    <w:rsid w:val="00D12747"/>
    <w:rsid w:val="00D24968"/>
    <w:rsid w:val="00D35BE4"/>
    <w:rsid w:val="00D37D5C"/>
    <w:rsid w:val="00D43A50"/>
    <w:rsid w:val="00D4487D"/>
    <w:rsid w:val="00D624B3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97175"/>
    <w:rsid w:val="00EC11FB"/>
    <w:rsid w:val="00EC509C"/>
    <w:rsid w:val="00EC713A"/>
    <w:rsid w:val="00EE31E2"/>
    <w:rsid w:val="00EF2E37"/>
    <w:rsid w:val="00EF4779"/>
    <w:rsid w:val="00F160B4"/>
    <w:rsid w:val="00F87164"/>
    <w:rsid w:val="00FB2C82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FCBBE23A-E7A7-4CCB-BE46-E4AECB35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berarbeitung">
    <w:name w:val="Revision"/>
    <w:hidden/>
    <w:uiPriority w:val="99"/>
    <w:semiHidden/>
    <w:rsid w:val="000E5EA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B437B-20FC-4397-B46A-914F85EC1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2913bc6e-b921-479f-97e0-f58926de95d5"/>
  </ds:schemaRefs>
</ds:datastoreItem>
</file>

<file path=customXml/itemProps5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890</Words>
  <Characters>5611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ADVANT Beiten</cp:lastModifiedBy>
  <cp:revision>4</cp:revision>
  <cp:lastPrinted>2022-09-14T14:58:00Z</cp:lastPrinted>
  <dcterms:created xsi:type="dcterms:W3CDTF">2026-08-18T15:36:00Z</dcterms:created>
  <dcterms:modified xsi:type="dcterms:W3CDTF">2026-08-18T15:36:00Z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  <property fmtid="{D5CDD505-2E9C-101B-9397-08002B2CF9AE}" pid="8" name="iManageFooter">
    <vt:lpwstr>#15326884v1&lt;DMS_LIVE&gt; - 2.8_Erklärung Frauenförderung_Grow Lights</vt:lpwstr>
  </property>
</Properties>
</file>